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9ACB4" w14:textId="0821BA69" w:rsidR="00A04667" w:rsidRPr="00737948" w:rsidRDefault="00A04667" w:rsidP="00AE6223">
      <w:pPr>
        <w:tabs>
          <w:tab w:val="right" w:pos="9638"/>
        </w:tabs>
        <w:rPr>
          <w:rFonts w:cs="Arial"/>
          <w:b/>
          <w:bCs/>
          <w:sz w:val="24"/>
        </w:rPr>
      </w:pPr>
      <w:r w:rsidRPr="00737948">
        <w:rPr>
          <w:rFonts w:cs="Arial"/>
          <w:b/>
          <w:bCs/>
          <w:sz w:val="24"/>
        </w:rPr>
        <w:t>TSG SA Meeting #10</w:t>
      </w:r>
      <w:r>
        <w:rPr>
          <w:rFonts w:cs="Arial"/>
          <w:b/>
          <w:bCs/>
          <w:sz w:val="24"/>
        </w:rPr>
        <w:t>4</w:t>
      </w:r>
      <w:r w:rsidRPr="00737948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SP-240647</w:t>
      </w:r>
    </w:p>
    <w:p w14:paraId="4A13359B" w14:textId="77777777" w:rsidR="00A04667" w:rsidRPr="00737948" w:rsidRDefault="00A04667" w:rsidP="00737948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</w:rPr>
      </w:pPr>
      <w:r w:rsidRPr="00737948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737948">
        <w:rPr>
          <w:rFonts w:cs="Arial"/>
          <w:b/>
          <w:bCs/>
          <w:sz w:val="24"/>
        </w:rPr>
        <w:t>-2</w:t>
      </w:r>
      <w:r>
        <w:rPr>
          <w:rFonts w:cs="Arial"/>
          <w:b/>
          <w:bCs/>
          <w:sz w:val="24"/>
        </w:rPr>
        <w:t>1</w:t>
      </w:r>
      <w:r w:rsidRPr="0073794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June</w:t>
      </w:r>
      <w:r w:rsidRPr="00737948">
        <w:rPr>
          <w:rFonts w:cs="Arial"/>
          <w:b/>
          <w:bCs/>
          <w:sz w:val="24"/>
        </w:rPr>
        <w:t xml:space="preserve"> 2024, </w:t>
      </w:r>
      <w:r>
        <w:rPr>
          <w:rFonts w:cs="Arial"/>
          <w:b/>
          <w:bCs/>
          <w:sz w:val="24"/>
        </w:rPr>
        <w:t>Shanghai, China</w:t>
      </w:r>
    </w:p>
    <w:p w14:paraId="4A31DCD5" w14:textId="5DFC4855" w:rsidR="00515F45" w:rsidRDefault="00515F45" w:rsidP="00515F45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#SP-103</w:t>
      </w:r>
      <w:r>
        <w:rPr>
          <w:rFonts w:cs="Arial"/>
          <w:b/>
          <w:sz w:val="24"/>
        </w:rPr>
        <w:tab/>
        <w:t>SP-240005</w:t>
      </w:r>
    </w:p>
    <w:p w14:paraId="533CCD9F" w14:textId="77777777" w:rsidR="00515F45" w:rsidRDefault="00515F45" w:rsidP="00515F45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09 - 22 March 2024, Maastricht, Netherlands</w:t>
      </w:r>
    </w:p>
    <w:p w14:paraId="42264E96" w14:textId="706C7DA1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CD124A6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</w:t>
            </w:r>
            <w:r w:rsidR="00590C49">
              <w:rPr>
                <w:rFonts w:eastAsia="MS Mincho" w:cs="Arial"/>
                <w:lang w:val="fr-BE" w:eastAsia="ja-JP"/>
              </w:rPr>
              <w:t>, CT4</w:t>
            </w:r>
            <w:r w:rsidR="0076013E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 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lastRenderedPageBreak/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D8405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16D64" w14:textId="77777777" w:rsidR="0005373E" w:rsidRDefault="0005373E">
      <w:r>
        <w:separator/>
      </w:r>
    </w:p>
    <w:p w14:paraId="217E5C83" w14:textId="77777777" w:rsidR="0005373E" w:rsidRDefault="0005373E"/>
    <w:p w14:paraId="07AFD680" w14:textId="77777777" w:rsidR="0005373E" w:rsidRDefault="0005373E"/>
    <w:p w14:paraId="7FC495DB" w14:textId="77777777" w:rsidR="0005373E" w:rsidRDefault="0005373E"/>
    <w:p w14:paraId="33B5FCF4" w14:textId="77777777" w:rsidR="0005373E" w:rsidRDefault="0005373E"/>
    <w:p w14:paraId="67B5E2FF" w14:textId="77777777" w:rsidR="0005373E" w:rsidRDefault="0005373E"/>
    <w:p w14:paraId="47D23FFB" w14:textId="77777777" w:rsidR="0005373E" w:rsidRDefault="0005373E"/>
    <w:p w14:paraId="67ED56E0" w14:textId="77777777" w:rsidR="0005373E" w:rsidRDefault="0005373E"/>
    <w:p w14:paraId="172AAF49" w14:textId="77777777" w:rsidR="0005373E" w:rsidRDefault="0005373E"/>
  </w:endnote>
  <w:endnote w:type="continuationSeparator" w:id="0">
    <w:p w14:paraId="3C918534" w14:textId="77777777" w:rsidR="0005373E" w:rsidRDefault="0005373E">
      <w:r>
        <w:continuationSeparator/>
      </w:r>
    </w:p>
    <w:p w14:paraId="35AFE219" w14:textId="77777777" w:rsidR="0005373E" w:rsidRDefault="0005373E"/>
    <w:p w14:paraId="3781BA7D" w14:textId="77777777" w:rsidR="0005373E" w:rsidRDefault="0005373E"/>
    <w:p w14:paraId="06DC2C59" w14:textId="77777777" w:rsidR="0005373E" w:rsidRDefault="0005373E"/>
    <w:p w14:paraId="479E0B21" w14:textId="77777777" w:rsidR="0005373E" w:rsidRDefault="0005373E"/>
    <w:p w14:paraId="151DBEB1" w14:textId="77777777" w:rsidR="0005373E" w:rsidRDefault="0005373E"/>
    <w:p w14:paraId="31294DA4" w14:textId="77777777" w:rsidR="0005373E" w:rsidRDefault="0005373E"/>
    <w:p w14:paraId="18944F0B" w14:textId="77777777" w:rsidR="0005373E" w:rsidRDefault="0005373E"/>
    <w:p w14:paraId="0CA910E5" w14:textId="77777777" w:rsidR="0005373E" w:rsidRDefault="0005373E"/>
  </w:endnote>
  <w:endnote w:type="continuationNotice" w:id="1">
    <w:p w14:paraId="2A46146E" w14:textId="77777777" w:rsidR="0005373E" w:rsidRDefault="0005373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DC1D5" w14:textId="77777777" w:rsidR="0005373E" w:rsidRDefault="0005373E">
      <w:r>
        <w:separator/>
      </w:r>
    </w:p>
    <w:p w14:paraId="6612079B" w14:textId="77777777" w:rsidR="0005373E" w:rsidRDefault="0005373E"/>
    <w:p w14:paraId="5CBAAFA1" w14:textId="77777777" w:rsidR="0005373E" w:rsidRDefault="0005373E"/>
    <w:p w14:paraId="00F0AA07" w14:textId="77777777" w:rsidR="0005373E" w:rsidRDefault="0005373E"/>
    <w:p w14:paraId="2BB78FA8" w14:textId="77777777" w:rsidR="0005373E" w:rsidRDefault="0005373E"/>
    <w:p w14:paraId="3C0EF3F4" w14:textId="77777777" w:rsidR="0005373E" w:rsidRDefault="0005373E"/>
    <w:p w14:paraId="24B1A767" w14:textId="77777777" w:rsidR="0005373E" w:rsidRDefault="0005373E"/>
    <w:p w14:paraId="4E6FEEC9" w14:textId="77777777" w:rsidR="0005373E" w:rsidRDefault="0005373E"/>
    <w:p w14:paraId="37288317" w14:textId="77777777" w:rsidR="0005373E" w:rsidRDefault="0005373E"/>
  </w:footnote>
  <w:footnote w:type="continuationSeparator" w:id="0">
    <w:p w14:paraId="4ED3B216" w14:textId="77777777" w:rsidR="0005373E" w:rsidRDefault="0005373E">
      <w:r>
        <w:continuationSeparator/>
      </w:r>
    </w:p>
    <w:p w14:paraId="2A63DCA5" w14:textId="77777777" w:rsidR="0005373E" w:rsidRDefault="0005373E"/>
    <w:p w14:paraId="541479EF" w14:textId="77777777" w:rsidR="0005373E" w:rsidRDefault="0005373E"/>
    <w:p w14:paraId="3096B76B" w14:textId="77777777" w:rsidR="0005373E" w:rsidRDefault="0005373E"/>
    <w:p w14:paraId="21074570" w14:textId="77777777" w:rsidR="0005373E" w:rsidRDefault="0005373E"/>
    <w:p w14:paraId="2EFF8AB1" w14:textId="77777777" w:rsidR="0005373E" w:rsidRDefault="0005373E"/>
    <w:p w14:paraId="1C787A33" w14:textId="77777777" w:rsidR="0005373E" w:rsidRDefault="0005373E"/>
    <w:p w14:paraId="54F4BE75" w14:textId="77777777" w:rsidR="0005373E" w:rsidRDefault="0005373E"/>
    <w:p w14:paraId="4C3B76BB" w14:textId="77777777" w:rsidR="0005373E" w:rsidRDefault="0005373E"/>
  </w:footnote>
  <w:footnote w:type="continuationNotice" w:id="1">
    <w:p w14:paraId="52F9DCF9" w14:textId="77777777" w:rsidR="0005373E" w:rsidRDefault="0005373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373E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71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15F45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0C49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4667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053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D753F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0E5A60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5B3F51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3485D"/>
    <w:rsid w:val="00D4071C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288</Words>
  <Characters>1524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MCC Changes</cp:lastModifiedBy>
  <cp:revision>4</cp:revision>
  <cp:lastPrinted>2023-10-04T14:40:00Z</cp:lastPrinted>
  <dcterms:created xsi:type="dcterms:W3CDTF">2024-03-06T15:22:00Z</dcterms:created>
  <dcterms:modified xsi:type="dcterms:W3CDTF">2024-06-10T12:02:00Z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